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AC" w:rsidRPr="00B02E3B" w:rsidRDefault="001320AC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О С С И Й С К А Я   Ф Е Д Е Р А Ц И Я</w:t>
      </w:r>
    </w:p>
    <w:p w:rsidR="001320AC" w:rsidRPr="00B02E3B" w:rsidRDefault="001320AC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1320AC" w:rsidRPr="00B02E3B" w:rsidRDefault="001320AC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1320AC" w:rsidRDefault="001320AC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320AC" w:rsidRPr="00B02E3B" w:rsidRDefault="001320AC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1320AC" w:rsidRPr="00B02E3B" w:rsidRDefault="001320AC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320AC" w:rsidRDefault="001320AC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13.09.2018 года</w:t>
      </w:r>
      <w:r w:rsidRPr="00B02E3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>179</w:t>
      </w:r>
    </w:p>
    <w:p w:rsidR="001320AC" w:rsidRPr="00B02E3B" w:rsidRDefault="001320AC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1320AC" w:rsidRPr="00B02E3B" w:rsidRDefault="001320AC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1320AC" w:rsidRDefault="001320AC" w:rsidP="00EA51D3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1320AC" w:rsidRPr="007C49F1" w:rsidRDefault="001320AC" w:rsidP="00EA51D3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</w:p>
    <w:p w:rsidR="001320AC" w:rsidRDefault="001320AC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 от 21.12.2017 г. №155 «О бюджете </w:t>
      </w:r>
    </w:p>
    <w:p w:rsidR="001320AC" w:rsidRDefault="001320AC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1320AC" w:rsidRPr="00B02E3B" w:rsidRDefault="001320AC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</w:p>
    <w:p w:rsidR="001320AC" w:rsidRPr="00B02E3B" w:rsidRDefault="001320AC" w:rsidP="005E2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от 31.01. 2018 № 158,  27.02.2018 № 159,  27.03.2018 № 163,</w:t>
      </w:r>
      <w:r w:rsidRPr="00723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07.05.2018 №166, 31.05.2018 №171, 09.08.2018 №173 )</w:t>
      </w:r>
    </w:p>
    <w:p w:rsidR="001320AC" w:rsidRPr="00B02E3B" w:rsidRDefault="001320AC" w:rsidP="00D63C77">
      <w:pPr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</w:r>
    </w:p>
    <w:p w:rsidR="001320AC" w:rsidRDefault="001320AC" w:rsidP="00F235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B02E3B">
        <w:rPr>
          <w:rFonts w:ascii="Times New Roman" w:hAnsi="Times New Roman"/>
          <w:sz w:val="28"/>
          <w:szCs w:val="28"/>
        </w:rPr>
        <w:t>Внести в Решение Совета народных депутатов города Почепа от 21.12.201</w:t>
      </w:r>
      <w:r>
        <w:rPr>
          <w:rFonts w:ascii="Times New Roman" w:hAnsi="Times New Roman"/>
          <w:sz w:val="28"/>
          <w:szCs w:val="28"/>
        </w:rPr>
        <w:t>7</w:t>
      </w:r>
      <w:r w:rsidRPr="00710A5F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155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 </w:t>
      </w:r>
    </w:p>
    <w:p w:rsidR="001320AC" w:rsidRDefault="001320AC" w:rsidP="005E2A31">
      <w:pPr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  <w:r>
        <w:rPr>
          <w:rFonts w:ascii="Times New Roman" w:hAnsi="Times New Roman"/>
          <w:sz w:val="28"/>
          <w:szCs w:val="28"/>
        </w:rPr>
        <w:t xml:space="preserve"> (в редакции от 31.01. 2018 № 158,  27.02.2018 № 159,  27.03.2018 № 163, 07.05.2018 №166, </w:t>
      </w:r>
      <w:r w:rsidRPr="00541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31.05.2018 №171, 09.08.2018 №173)  следующие изменения:</w:t>
      </w:r>
    </w:p>
    <w:p w:rsidR="001320AC" w:rsidRPr="006E181F" w:rsidRDefault="001320AC" w:rsidP="00233C1C">
      <w:pPr>
        <w:widowControl w:val="0"/>
        <w:numPr>
          <w:ilvl w:val="0"/>
          <w:numId w:val="2"/>
        </w:numPr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1320AC" w:rsidRPr="006E181F" w:rsidRDefault="001320AC" w:rsidP="00233C1C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«</w:t>
      </w:r>
      <w:r w:rsidRPr="006E181F">
        <w:rPr>
          <w:rFonts w:ascii="Times New Roman" w:hAnsi="Times New Roman"/>
          <w:sz w:val="28"/>
          <w:szCs w:val="28"/>
        </w:rPr>
        <w:t>Утвердить основные характеристики бюджета муниципального образования «город Почеп» на 2018 год:</w:t>
      </w:r>
    </w:p>
    <w:p w:rsidR="001320AC" w:rsidRPr="008F469F" w:rsidRDefault="001320AC" w:rsidP="00233C1C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прогнозируемый общий объем доходов бюджета муниципального образования «город Почеп» в </w:t>
      </w:r>
      <w:r w:rsidRPr="008F469F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66</w:t>
      </w:r>
      <w:r w:rsidRPr="008F469F">
        <w:rPr>
          <w:rFonts w:ascii="Times New Roman" w:hAnsi="Times New Roman"/>
          <w:sz w:val="28"/>
          <w:szCs w:val="28"/>
        </w:rPr>
        <w:t xml:space="preserve"> 615 266,78 рублей, в том числе налоговые и неналоговые доходы </w:t>
      </w:r>
      <w:r>
        <w:rPr>
          <w:rFonts w:ascii="Times New Roman" w:hAnsi="Times New Roman"/>
          <w:sz w:val="28"/>
          <w:szCs w:val="28"/>
        </w:rPr>
        <w:t>56</w:t>
      </w:r>
      <w:r w:rsidRPr="008F469F">
        <w:rPr>
          <w:rFonts w:ascii="Times New Roman" w:hAnsi="Times New Roman"/>
          <w:sz w:val="28"/>
          <w:szCs w:val="28"/>
        </w:rPr>
        <w:t xml:space="preserve"> 907 000,00 рублей.</w:t>
      </w:r>
    </w:p>
    <w:p w:rsidR="001320AC" w:rsidRPr="008F469F" w:rsidRDefault="001320AC" w:rsidP="00233C1C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69F">
        <w:rPr>
          <w:rFonts w:ascii="Times New Roman" w:hAnsi="Times New Roman"/>
          <w:sz w:val="28"/>
          <w:szCs w:val="28"/>
        </w:rPr>
        <w:t xml:space="preserve">- общий объем расходов бюджета в сумме </w:t>
      </w:r>
      <w:r>
        <w:rPr>
          <w:rFonts w:ascii="Times New Roman" w:hAnsi="Times New Roman"/>
          <w:sz w:val="28"/>
          <w:szCs w:val="28"/>
        </w:rPr>
        <w:t>78</w:t>
      </w:r>
      <w:r w:rsidRPr="008F469F">
        <w:rPr>
          <w:rFonts w:ascii="Times New Roman" w:hAnsi="Times New Roman"/>
          <w:sz w:val="28"/>
          <w:szCs w:val="28"/>
        </w:rPr>
        <w:t> 719 309,87 рублей.;</w:t>
      </w:r>
    </w:p>
    <w:p w:rsidR="001320AC" w:rsidRPr="008F469F" w:rsidRDefault="001320AC" w:rsidP="00233C1C">
      <w:pPr>
        <w:spacing w:after="0"/>
        <w:rPr>
          <w:rFonts w:ascii="Times New Roman" w:hAnsi="Times New Roman"/>
          <w:sz w:val="28"/>
          <w:szCs w:val="28"/>
        </w:rPr>
      </w:pPr>
      <w:r w:rsidRPr="008F469F">
        <w:rPr>
          <w:rFonts w:ascii="Times New Roman" w:hAnsi="Times New Roman"/>
          <w:sz w:val="28"/>
          <w:szCs w:val="28"/>
        </w:rPr>
        <w:t>- прогнозируемый дефицит бюджета муниципального образования «город Почеп»  в сумме 12 104 043,09 рублей.</w:t>
      </w:r>
      <w:r>
        <w:rPr>
          <w:rFonts w:ascii="Times New Roman" w:hAnsi="Times New Roman"/>
          <w:sz w:val="28"/>
          <w:szCs w:val="28"/>
        </w:rPr>
        <w:t>»</w:t>
      </w:r>
    </w:p>
    <w:p w:rsidR="001320AC" w:rsidRPr="006E181F" w:rsidRDefault="001320AC" w:rsidP="00723A8B">
      <w:pPr>
        <w:spacing w:after="0" w:line="240" w:lineRule="auto"/>
        <w:ind w:left="-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F469F">
        <w:rPr>
          <w:rFonts w:ascii="Times New Roman" w:hAnsi="Times New Roman"/>
          <w:bCs/>
          <w:sz w:val="28"/>
          <w:szCs w:val="28"/>
        </w:rPr>
        <w:t xml:space="preserve">        2. Дополнить Решение приложением 5.6 согласно приложению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1320AC" w:rsidRPr="006E181F" w:rsidRDefault="001320AC" w:rsidP="001B7088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6E181F">
        <w:rPr>
          <w:rFonts w:ascii="Times New Roman" w:hAnsi="Times New Roman"/>
          <w:bCs/>
          <w:sz w:val="28"/>
          <w:szCs w:val="28"/>
        </w:rPr>
        <w:t>. Дополнить Решение приложением 6</w:t>
      </w:r>
      <w:r>
        <w:rPr>
          <w:rFonts w:ascii="Times New Roman" w:hAnsi="Times New Roman"/>
          <w:bCs/>
          <w:sz w:val="28"/>
          <w:szCs w:val="28"/>
        </w:rPr>
        <w:t xml:space="preserve">.6 </w:t>
      </w:r>
      <w:r w:rsidRPr="006E181F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bCs/>
          <w:sz w:val="28"/>
          <w:szCs w:val="28"/>
        </w:rPr>
        <w:t>2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1320AC" w:rsidRDefault="001320AC" w:rsidP="001B7088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6E181F">
        <w:rPr>
          <w:rFonts w:ascii="Times New Roman" w:hAnsi="Times New Roman"/>
          <w:bCs/>
          <w:sz w:val="28"/>
          <w:szCs w:val="28"/>
        </w:rPr>
        <w:t xml:space="preserve">. Дополнить </w:t>
      </w:r>
      <w:r>
        <w:rPr>
          <w:rFonts w:ascii="Times New Roman" w:hAnsi="Times New Roman"/>
          <w:bCs/>
          <w:sz w:val="28"/>
          <w:szCs w:val="28"/>
        </w:rPr>
        <w:t xml:space="preserve">Решение </w:t>
      </w:r>
      <w:r w:rsidRPr="006E181F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>м 7.5 согласно приложению 3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1320AC" w:rsidRDefault="001320AC" w:rsidP="007A67E4">
      <w:pPr>
        <w:spacing w:after="0" w:line="48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 В пункте 9 цифры «26 355 663, 14»заменить цифрами «38 355 663,14»</w:t>
      </w:r>
    </w:p>
    <w:p w:rsidR="001320AC" w:rsidRPr="006E181F" w:rsidRDefault="001320AC" w:rsidP="001B7088">
      <w:pPr>
        <w:tabs>
          <w:tab w:val="num" w:pos="1637"/>
        </w:tabs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Настоящее решение подлежит публикации в установленном порядке. </w:t>
      </w:r>
    </w:p>
    <w:p w:rsidR="001320AC" w:rsidRPr="006E181F" w:rsidRDefault="001320AC" w:rsidP="003908FD">
      <w:pPr>
        <w:spacing w:after="0"/>
        <w:rPr>
          <w:rFonts w:ascii="Times New Roman" w:hAnsi="Times New Roman"/>
          <w:sz w:val="28"/>
          <w:szCs w:val="28"/>
        </w:rPr>
      </w:pPr>
    </w:p>
    <w:p w:rsidR="001320AC" w:rsidRPr="006E181F" w:rsidRDefault="001320AC" w:rsidP="003908FD">
      <w:pPr>
        <w:spacing w:after="0"/>
        <w:rPr>
          <w:rFonts w:ascii="Times New Roman" w:hAnsi="Times New Roman"/>
          <w:sz w:val="28"/>
          <w:szCs w:val="28"/>
        </w:rPr>
      </w:pPr>
    </w:p>
    <w:p w:rsidR="001320AC" w:rsidRPr="00B02E3B" w:rsidRDefault="001320AC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</w:t>
      </w:r>
      <w:bookmarkStart w:id="0" w:name="_GoBack"/>
      <w:bookmarkEnd w:id="0"/>
      <w:r w:rsidRPr="006E181F">
        <w:rPr>
          <w:rFonts w:ascii="Times New Roman" w:hAnsi="Times New Roman"/>
          <w:sz w:val="28"/>
          <w:szCs w:val="28"/>
        </w:rPr>
        <w:t xml:space="preserve">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1320AC" w:rsidRPr="00B02E3B" w:rsidSect="000F19F7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C77"/>
    <w:rsid w:val="00000CEB"/>
    <w:rsid w:val="00002B1A"/>
    <w:rsid w:val="00005B4E"/>
    <w:rsid w:val="00007EEF"/>
    <w:rsid w:val="00011173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7186"/>
    <w:rsid w:val="00077797"/>
    <w:rsid w:val="00080E8A"/>
    <w:rsid w:val="00082A01"/>
    <w:rsid w:val="00092DE7"/>
    <w:rsid w:val="000B126A"/>
    <w:rsid w:val="000C57F2"/>
    <w:rsid w:val="000D48FE"/>
    <w:rsid w:val="000D5716"/>
    <w:rsid w:val="000D632F"/>
    <w:rsid w:val="000D6D09"/>
    <w:rsid w:val="000D6D1F"/>
    <w:rsid w:val="000E073B"/>
    <w:rsid w:val="000E207F"/>
    <w:rsid w:val="000E29F4"/>
    <w:rsid w:val="000F19F7"/>
    <w:rsid w:val="00120685"/>
    <w:rsid w:val="001320AC"/>
    <w:rsid w:val="00133C8A"/>
    <w:rsid w:val="00140394"/>
    <w:rsid w:val="00147F9F"/>
    <w:rsid w:val="00163258"/>
    <w:rsid w:val="001720C2"/>
    <w:rsid w:val="00197B67"/>
    <w:rsid w:val="001B7088"/>
    <w:rsid w:val="001C6C44"/>
    <w:rsid w:val="001D6E96"/>
    <w:rsid w:val="001E4839"/>
    <w:rsid w:val="00200F24"/>
    <w:rsid w:val="002049A1"/>
    <w:rsid w:val="00211B71"/>
    <w:rsid w:val="00217BBB"/>
    <w:rsid w:val="00217C9B"/>
    <w:rsid w:val="002247E3"/>
    <w:rsid w:val="00230935"/>
    <w:rsid w:val="00233C1C"/>
    <w:rsid w:val="0026035A"/>
    <w:rsid w:val="00262865"/>
    <w:rsid w:val="002647DC"/>
    <w:rsid w:val="00273AE5"/>
    <w:rsid w:val="0028125E"/>
    <w:rsid w:val="0028780D"/>
    <w:rsid w:val="002A105D"/>
    <w:rsid w:val="002A77D7"/>
    <w:rsid w:val="002B141C"/>
    <w:rsid w:val="002E2AF9"/>
    <w:rsid w:val="002E78D1"/>
    <w:rsid w:val="002F3BA6"/>
    <w:rsid w:val="00303DC8"/>
    <w:rsid w:val="00304A4B"/>
    <w:rsid w:val="0031128B"/>
    <w:rsid w:val="003143D9"/>
    <w:rsid w:val="00316736"/>
    <w:rsid w:val="003209C1"/>
    <w:rsid w:val="00331DA5"/>
    <w:rsid w:val="00332EEB"/>
    <w:rsid w:val="003508A7"/>
    <w:rsid w:val="00363A35"/>
    <w:rsid w:val="00365556"/>
    <w:rsid w:val="00373FA2"/>
    <w:rsid w:val="00381F13"/>
    <w:rsid w:val="003908FD"/>
    <w:rsid w:val="003B35C8"/>
    <w:rsid w:val="003C2C3E"/>
    <w:rsid w:val="003D0A27"/>
    <w:rsid w:val="003E7757"/>
    <w:rsid w:val="003F3A5B"/>
    <w:rsid w:val="003F4660"/>
    <w:rsid w:val="0040068B"/>
    <w:rsid w:val="00402146"/>
    <w:rsid w:val="004057DF"/>
    <w:rsid w:val="0043463E"/>
    <w:rsid w:val="00442674"/>
    <w:rsid w:val="0044602D"/>
    <w:rsid w:val="00477892"/>
    <w:rsid w:val="004864D7"/>
    <w:rsid w:val="004A11C7"/>
    <w:rsid w:val="004A369A"/>
    <w:rsid w:val="004D2425"/>
    <w:rsid w:val="004D4D7C"/>
    <w:rsid w:val="004D7551"/>
    <w:rsid w:val="004F3972"/>
    <w:rsid w:val="00503ADB"/>
    <w:rsid w:val="0052231B"/>
    <w:rsid w:val="0054092D"/>
    <w:rsid w:val="00540C08"/>
    <w:rsid w:val="005413B9"/>
    <w:rsid w:val="00561BFC"/>
    <w:rsid w:val="00564AB1"/>
    <w:rsid w:val="00583ABC"/>
    <w:rsid w:val="005952F7"/>
    <w:rsid w:val="0059750D"/>
    <w:rsid w:val="005A04A5"/>
    <w:rsid w:val="005A4E5E"/>
    <w:rsid w:val="005C5317"/>
    <w:rsid w:val="005E2A31"/>
    <w:rsid w:val="005E2E51"/>
    <w:rsid w:val="0061231C"/>
    <w:rsid w:val="00617FDA"/>
    <w:rsid w:val="00624EE3"/>
    <w:rsid w:val="0062762E"/>
    <w:rsid w:val="006320D9"/>
    <w:rsid w:val="00664F20"/>
    <w:rsid w:val="00681E09"/>
    <w:rsid w:val="00685935"/>
    <w:rsid w:val="00697D1E"/>
    <w:rsid w:val="006A7EE0"/>
    <w:rsid w:val="006B252E"/>
    <w:rsid w:val="006C5D14"/>
    <w:rsid w:val="006D2790"/>
    <w:rsid w:val="006E181F"/>
    <w:rsid w:val="006E6225"/>
    <w:rsid w:val="006F5A81"/>
    <w:rsid w:val="006F6F95"/>
    <w:rsid w:val="006F7606"/>
    <w:rsid w:val="00710A5F"/>
    <w:rsid w:val="007229E8"/>
    <w:rsid w:val="00723A8B"/>
    <w:rsid w:val="0072772E"/>
    <w:rsid w:val="0073440C"/>
    <w:rsid w:val="00735683"/>
    <w:rsid w:val="00741BFC"/>
    <w:rsid w:val="00756AD4"/>
    <w:rsid w:val="007833B5"/>
    <w:rsid w:val="00783A37"/>
    <w:rsid w:val="007A00FB"/>
    <w:rsid w:val="007A5A05"/>
    <w:rsid w:val="007A67E4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327B"/>
    <w:rsid w:val="00813FF2"/>
    <w:rsid w:val="00824947"/>
    <w:rsid w:val="008249DA"/>
    <w:rsid w:val="00854533"/>
    <w:rsid w:val="0086787A"/>
    <w:rsid w:val="00871996"/>
    <w:rsid w:val="00877D35"/>
    <w:rsid w:val="008818B2"/>
    <w:rsid w:val="00895693"/>
    <w:rsid w:val="008969E0"/>
    <w:rsid w:val="008A0C55"/>
    <w:rsid w:val="008A1368"/>
    <w:rsid w:val="008B1892"/>
    <w:rsid w:val="008C38C0"/>
    <w:rsid w:val="008D0145"/>
    <w:rsid w:val="008D5BE4"/>
    <w:rsid w:val="008D7144"/>
    <w:rsid w:val="008E55FB"/>
    <w:rsid w:val="008F007E"/>
    <w:rsid w:val="008F469F"/>
    <w:rsid w:val="008F6831"/>
    <w:rsid w:val="00917DD3"/>
    <w:rsid w:val="00931755"/>
    <w:rsid w:val="0093521F"/>
    <w:rsid w:val="009575BD"/>
    <w:rsid w:val="00957D41"/>
    <w:rsid w:val="00971AE4"/>
    <w:rsid w:val="00972426"/>
    <w:rsid w:val="00980774"/>
    <w:rsid w:val="00983C0A"/>
    <w:rsid w:val="00984454"/>
    <w:rsid w:val="00997B18"/>
    <w:rsid w:val="009B06BB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21339"/>
    <w:rsid w:val="00A35BD7"/>
    <w:rsid w:val="00A422B5"/>
    <w:rsid w:val="00A52196"/>
    <w:rsid w:val="00A65B87"/>
    <w:rsid w:val="00A6781A"/>
    <w:rsid w:val="00A7359F"/>
    <w:rsid w:val="00A80E72"/>
    <w:rsid w:val="00A9056A"/>
    <w:rsid w:val="00A97534"/>
    <w:rsid w:val="00AA2F5A"/>
    <w:rsid w:val="00AA65BC"/>
    <w:rsid w:val="00AB05B7"/>
    <w:rsid w:val="00AB5419"/>
    <w:rsid w:val="00AD16B6"/>
    <w:rsid w:val="00AD1EBC"/>
    <w:rsid w:val="00AE081C"/>
    <w:rsid w:val="00B02E3B"/>
    <w:rsid w:val="00B03E15"/>
    <w:rsid w:val="00B04997"/>
    <w:rsid w:val="00B07975"/>
    <w:rsid w:val="00B119AB"/>
    <w:rsid w:val="00B160C3"/>
    <w:rsid w:val="00B25CBC"/>
    <w:rsid w:val="00B415A6"/>
    <w:rsid w:val="00B43A63"/>
    <w:rsid w:val="00B772EB"/>
    <w:rsid w:val="00BB620F"/>
    <w:rsid w:val="00BE6EF6"/>
    <w:rsid w:val="00BE7805"/>
    <w:rsid w:val="00BF12D6"/>
    <w:rsid w:val="00BF2EBA"/>
    <w:rsid w:val="00C01424"/>
    <w:rsid w:val="00C03CC9"/>
    <w:rsid w:val="00C37E92"/>
    <w:rsid w:val="00C43862"/>
    <w:rsid w:val="00C503FC"/>
    <w:rsid w:val="00C63DE4"/>
    <w:rsid w:val="00C7296B"/>
    <w:rsid w:val="00C858B5"/>
    <w:rsid w:val="00CB5CE0"/>
    <w:rsid w:val="00CC056B"/>
    <w:rsid w:val="00CD2063"/>
    <w:rsid w:val="00CD60C8"/>
    <w:rsid w:val="00CE11A3"/>
    <w:rsid w:val="00CF07D6"/>
    <w:rsid w:val="00CF2169"/>
    <w:rsid w:val="00CF2F9A"/>
    <w:rsid w:val="00D03B19"/>
    <w:rsid w:val="00D2302A"/>
    <w:rsid w:val="00D3539D"/>
    <w:rsid w:val="00D43472"/>
    <w:rsid w:val="00D5215A"/>
    <w:rsid w:val="00D568C9"/>
    <w:rsid w:val="00D57440"/>
    <w:rsid w:val="00D63C77"/>
    <w:rsid w:val="00D66A7F"/>
    <w:rsid w:val="00D72C80"/>
    <w:rsid w:val="00D84F5E"/>
    <w:rsid w:val="00DA0207"/>
    <w:rsid w:val="00DB255B"/>
    <w:rsid w:val="00DC092C"/>
    <w:rsid w:val="00DC50BD"/>
    <w:rsid w:val="00DD1F24"/>
    <w:rsid w:val="00DD26FC"/>
    <w:rsid w:val="00E00EEB"/>
    <w:rsid w:val="00E00FB1"/>
    <w:rsid w:val="00E03EF4"/>
    <w:rsid w:val="00E0480D"/>
    <w:rsid w:val="00E10DB9"/>
    <w:rsid w:val="00E1482F"/>
    <w:rsid w:val="00E224F0"/>
    <w:rsid w:val="00E33759"/>
    <w:rsid w:val="00E47752"/>
    <w:rsid w:val="00E552EB"/>
    <w:rsid w:val="00E64C12"/>
    <w:rsid w:val="00E84BCF"/>
    <w:rsid w:val="00E951F2"/>
    <w:rsid w:val="00EA4075"/>
    <w:rsid w:val="00EA51D3"/>
    <w:rsid w:val="00EB03E1"/>
    <w:rsid w:val="00EB7B35"/>
    <w:rsid w:val="00EC238F"/>
    <w:rsid w:val="00EC49AC"/>
    <w:rsid w:val="00ED6CBA"/>
    <w:rsid w:val="00ED7847"/>
    <w:rsid w:val="00EE1AD6"/>
    <w:rsid w:val="00EE1DCA"/>
    <w:rsid w:val="00EE506C"/>
    <w:rsid w:val="00F2356F"/>
    <w:rsid w:val="00F41C2F"/>
    <w:rsid w:val="00F4512B"/>
    <w:rsid w:val="00F46D88"/>
    <w:rsid w:val="00F47959"/>
    <w:rsid w:val="00F54081"/>
    <w:rsid w:val="00F6737B"/>
    <w:rsid w:val="00F71EE2"/>
    <w:rsid w:val="00F726F9"/>
    <w:rsid w:val="00F74560"/>
    <w:rsid w:val="00F801A8"/>
    <w:rsid w:val="00F81F35"/>
    <w:rsid w:val="00F87052"/>
    <w:rsid w:val="00F978F6"/>
    <w:rsid w:val="00F97CA1"/>
    <w:rsid w:val="00FA5AE5"/>
    <w:rsid w:val="00FB50C5"/>
    <w:rsid w:val="00FB7E30"/>
    <w:rsid w:val="00FD2AB2"/>
    <w:rsid w:val="00FD3593"/>
    <w:rsid w:val="00FE0C15"/>
    <w:rsid w:val="00FF6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7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D63C77"/>
    <w:rPr>
      <w:rFonts w:cs="Times New Roman"/>
      <w:color w:val="5F5F5F"/>
      <w:u w:val="single"/>
    </w:rPr>
  </w:style>
  <w:style w:type="paragraph" w:styleId="ListParagraph">
    <w:name w:val="List Paragraph"/>
    <w:basedOn w:val="Normal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2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378</TotalTime>
  <Pages>1</Pages>
  <Words>267</Words>
  <Characters>1526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DubininaEN</cp:lastModifiedBy>
  <cp:revision>84</cp:revision>
  <cp:lastPrinted>2018-09-11T07:50:00Z</cp:lastPrinted>
  <dcterms:created xsi:type="dcterms:W3CDTF">2018-02-26T12:09:00Z</dcterms:created>
  <dcterms:modified xsi:type="dcterms:W3CDTF">2018-09-26T12:21:00Z</dcterms:modified>
</cp:coreProperties>
</file>